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1A91B8AF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E871DA" w:rsidRPr="00E871DA">
        <w:t>10034162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37D71CD3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C80B4B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4C5B6D">
        <w:rPr>
          <w:rFonts w:cs="Arial"/>
          <w:szCs w:val="22"/>
        </w:rPr>
        <w:t> </w:t>
      </w:r>
      <w:r w:rsidR="004C5B6D">
        <w:rPr>
          <w:rFonts w:cs="Arial"/>
          <w:szCs w:val="22"/>
        </w:rPr>
        <w:t> </w:t>
      </w:r>
      <w:r w:rsidR="004C5B6D">
        <w:rPr>
          <w:rFonts w:cs="Arial"/>
          <w:szCs w:val="22"/>
        </w:rPr>
        <w:t> </w:t>
      </w:r>
      <w:r w:rsidR="004C5B6D">
        <w:rPr>
          <w:rFonts w:cs="Arial"/>
          <w:szCs w:val="22"/>
        </w:rPr>
        <w:t> </w:t>
      </w:r>
      <w:r w:rsidR="004C5B6D">
        <w:rPr>
          <w:rFonts w:cs="Arial"/>
          <w:szCs w:val="22"/>
        </w:rPr>
        <w:t> 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4C5B6D">
        <w:t>80.000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1D3B6362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4C5B6D">
        <w:t>3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3F796618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4C5B6D">
        <w:rPr>
          <w:b w:val="0"/>
          <w:bCs w:val="0"/>
        </w:rPr>
        <w:t>8.000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38B92AC3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C96170">
        <w:rPr>
          <w:b w:val="0"/>
        </w:rPr>
        <w:t>1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C96170" w:rsidRPr="00C96170">
        <w:rPr>
          <w:b w:val="0"/>
        </w:rPr>
        <w:t>inclusive Contract Farming (iCF) according to GIZ approach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0735E954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C96170">
        <w:rPr>
          <w:b w:val="0"/>
        </w:rPr>
        <w:t>3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</w:t>
      </w:r>
      <w:r w:rsidR="00C96170">
        <w:rPr>
          <w:b w:val="0"/>
        </w:rPr>
        <w:t>n Africa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C96170">
        <w:rPr>
          <w:bCs w:val="0"/>
        </w:rPr>
        <w:t> </w:t>
      </w:r>
      <w:r w:rsidR="00C96170">
        <w:rPr>
          <w:bCs w:val="0"/>
        </w:rPr>
        <w:t> </w:t>
      </w:r>
      <w:r w:rsidR="00C96170">
        <w:rPr>
          <w:bCs w:val="0"/>
        </w:rPr>
        <w:t> </w:t>
      </w:r>
      <w:r w:rsidR="00C96170">
        <w:rPr>
          <w:bCs w:val="0"/>
        </w:rPr>
        <w:t> </w:t>
      </w:r>
      <w:r w:rsidR="00C96170">
        <w:rPr>
          <w:bCs w:val="0"/>
        </w:rPr>
        <w:t> 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B559C" w14:textId="77777777" w:rsidR="004831C7" w:rsidRDefault="004831C7" w:rsidP="00A637D0">
      <w:r>
        <w:separator/>
      </w:r>
    </w:p>
  </w:endnote>
  <w:endnote w:type="continuationSeparator" w:id="0">
    <w:p w14:paraId="502FB537" w14:textId="77777777" w:rsidR="004831C7" w:rsidRDefault="004831C7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930F4" w14:textId="77777777" w:rsidR="004831C7" w:rsidRDefault="004831C7" w:rsidP="00A637D0">
      <w:r>
        <w:separator/>
      </w:r>
    </w:p>
  </w:footnote>
  <w:footnote w:type="continuationSeparator" w:id="0">
    <w:p w14:paraId="05291F7A" w14:textId="77777777" w:rsidR="004831C7" w:rsidRDefault="004831C7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4831C7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4831C7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4831C7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05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3B0C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31C7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5B6D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30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3F03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481B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9F5925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27EA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18D3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53C7F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1B02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0B4B"/>
    <w:rsid w:val="00C83669"/>
    <w:rsid w:val="00C85221"/>
    <w:rsid w:val="00C861C5"/>
    <w:rsid w:val="00C87DCB"/>
    <w:rsid w:val="00C91A29"/>
    <w:rsid w:val="00C954BA"/>
    <w:rsid w:val="00C95AC5"/>
    <w:rsid w:val="00C96170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586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2A68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35E8"/>
    <w:rsid w:val="00DF6E8E"/>
    <w:rsid w:val="00E00A39"/>
    <w:rsid w:val="00E0114F"/>
    <w:rsid w:val="00E022A9"/>
    <w:rsid w:val="00E04AAF"/>
    <w:rsid w:val="00E1012E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871D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C0554"/>
    <w:rsid w:val="000D3A05"/>
    <w:rsid w:val="00150A49"/>
    <w:rsid w:val="001747C0"/>
    <w:rsid w:val="00194B2D"/>
    <w:rsid w:val="001D4657"/>
    <w:rsid w:val="00240407"/>
    <w:rsid w:val="002461C5"/>
    <w:rsid w:val="002752D9"/>
    <w:rsid w:val="00282750"/>
    <w:rsid w:val="002930D5"/>
    <w:rsid w:val="0032755D"/>
    <w:rsid w:val="00355145"/>
    <w:rsid w:val="00363767"/>
    <w:rsid w:val="003C126B"/>
    <w:rsid w:val="003C20D5"/>
    <w:rsid w:val="003F5546"/>
    <w:rsid w:val="0040552C"/>
    <w:rsid w:val="004239D9"/>
    <w:rsid w:val="004553F9"/>
    <w:rsid w:val="004937F6"/>
    <w:rsid w:val="004C5892"/>
    <w:rsid w:val="004C7D74"/>
    <w:rsid w:val="005146DE"/>
    <w:rsid w:val="0053090B"/>
    <w:rsid w:val="0055370C"/>
    <w:rsid w:val="00553B5C"/>
    <w:rsid w:val="005D1302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5481B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AF18D3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1012E"/>
    <w:rsid w:val="00E37DF2"/>
    <w:rsid w:val="00E526E3"/>
    <w:rsid w:val="00E52AE1"/>
    <w:rsid w:val="00E7364A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1754</Words>
  <Characters>11051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Bronshtein, Julia GIZ</cp:lastModifiedBy>
  <cp:revision>15</cp:revision>
  <cp:lastPrinted>2018-02-16T12:47:00Z</cp:lastPrinted>
  <dcterms:created xsi:type="dcterms:W3CDTF">2026-02-13T15:58:00Z</dcterms:created>
  <dcterms:modified xsi:type="dcterms:W3CDTF">2026-07-13T12:32:00Z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